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3FB88" w14:textId="77777777" w:rsidR="00BB689E" w:rsidRDefault="00BB689E" w:rsidP="00BB68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RYD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2F457017" w14:textId="77777777" w:rsidR="00BB689E" w:rsidRDefault="00BB689E" w:rsidP="00BB68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E9FA79" w14:textId="77777777" w:rsidR="00BB689E" w:rsidRDefault="00BB689E" w:rsidP="00BB68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3ABECF" w14:textId="77777777" w:rsidR="00BB689E" w:rsidRDefault="00BB689E" w:rsidP="00BB68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Bridgewater, Somerset,</w:t>
      </w:r>
    </w:p>
    <w:p w14:paraId="04B6F6A6" w14:textId="77777777" w:rsidR="00BB689E" w:rsidRDefault="00BB689E" w:rsidP="00BB68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William Paulet(q.v.).</w:t>
      </w:r>
    </w:p>
    <w:p w14:paraId="7A2103E9" w14:textId="77777777" w:rsidR="00BB689E" w:rsidRDefault="00BB689E" w:rsidP="00BB689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F9FF808" w14:textId="77777777" w:rsidR="00BB689E" w:rsidRDefault="00BB689E" w:rsidP="00BB689E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p.34)</w:t>
      </w:r>
    </w:p>
    <w:p w14:paraId="16FB2473" w14:textId="77777777" w:rsidR="00BB689E" w:rsidRDefault="00BB689E" w:rsidP="00BB689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BB20594" w14:textId="77777777" w:rsidR="00BB689E" w:rsidRDefault="00BB689E" w:rsidP="00BB689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78CC247" w14:textId="77777777" w:rsidR="00BB689E" w:rsidRDefault="00BB689E" w:rsidP="00BB689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31 March 2022</w:t>
      </w:r>
    </w:p>
    <w:p w14:paraId="22733D9A" w14:textId="2E05EA85" w:rsidR="00BA00AB" w:rsidRPr="00BB689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B68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238C1" w14:textId="77777777" w:rsidR="00BB689E" w:rsidRDefault="00BB689E" w:rsidP="009139A6">
      <w:r>
        <w:separator/>
      </w:r>
    </w:p>
  </w:endnote>
  <w:endnote w:type="continuationSeparator" w:id="0">
    <w:p w14:paraId="00BB32D1" w14:textId="77777777" w:rsidR="00BB689E" w:rsidRDefault="00BB68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F47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4C7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D67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EFFDB" w14:textId="77777777" w:rsidR="00BB689E" w:rsidRDefault="00BB689E" w:rsidP="009139A6">
      <w:r>
        <w:separator/>
      </w:r>
    </w:p>
  </w:footnote>
  <w:footnote w:type="continuationSeparator" w:id="0">
    <w:p w14:paraId="2C4C4326" w14:textId="77777777" w:rsidR="00BB689E" w:rsidRDefault="00BB68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E45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4F3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68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89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689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53B4B"/>
  <w15:chartTrackingRefBased/>
  <w15:docId w15:val="{A2454EFC-3DF8-4047-B8BE-846417816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2022-03-31T19:44:00Z</dcterms:created>
  <dcterms:modified xsi:type="dcterms:W3CDTF">2022-03-31T19:45:00Z</dcterms:modified>
</cp:coreProperties>
</file>